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Redcar and Cleveland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Redcar and Cleveland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Redcar and Cleveland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Redcar and Cleveland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Redcar and Cleveland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Redcar and Cleveland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42.9% </w:t>
      </w:r>
      <w:r w:rsidRPr="004747BF">
        <w:rPr>
          <w:rFonts w:ascii="Libre Franklin Light" w:eastAsia="Times New Roman" w:hAnsi="Libre Franklin Light" w:cs="Calibri Light"/>
        </w:rPr>
        <w:t xml:space="preserve">of those respondents classified as PGSI 8+ in Redcar and Cleveland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Redcar and Cleveland is estimated to be </w:t>
      </w:r>
      <w:r w:rsidRPr="00773DF7">
        <w:rPr>
          <w:rFonts w:ascii="Libre Franklin Light" w:eastAsia="Times New Roman" w:hAnsi="Libre Franklin Light" w:cs="Calibri Light"/>
          <w:b/>
          <w:bCs/>
          <w:color w:val="C45911" w:themeColor="accent2" w:themeShade="BF"/>
        </w:rPr>
        <w:t xml:space="preserve">£2,216,938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Redcar and Cleveland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Redcar and Cleveland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Redcar and Cleveland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Redcar and Cleveland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dcar and Cleve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Redcar and Cleveland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dcar and Cleve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Redcar and Cleveland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Redcar and Cleveland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dcar and Cleve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Redcar and Cleveland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Redcar and Cleveland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Redcar and Cleveland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Redcar and Cleveland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Redcar and Cleveland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Redcar and Cleveland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£2,216,938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Redcar and Cleveland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£36,110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£746,781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£53,497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£15,046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£27,584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£1,337,920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£2,216,938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Redcar and Cleveland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Redcar and Cleveland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Redcar and Cleveland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Redcar and Cleveland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Redcar and Cleveland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Redcar and Cleveland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Redcar and Cleveland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Redcar and Cleveland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Redcar and Cleveland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Redcar and Cleveland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Redcar and Cleveland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Redcar and Cleveland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0411947-6A7D-4205-A18F-3510937689B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